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35B34" w14:textId="77777777" w:rsidR="006D0DDB" w:rsidRDefault="006D0DDB" w:rsidP="006D0D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OLYNER, junior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1E2EA3C6" w14:textId="77777777" w:rsidR="006D0DDB" w:rsidRDefault="006D0DDB" w:rsidP="006D0D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Newnham, Hertfordshire.</w:t>
      </w:r>
    </w:p>
    <w:p w14:paraId="7E4D9A26" w14:textId="77777777" w:rsidR="006D0DDB" w:rsidRDefault="006D0DDB" w:rsidP="006D0D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1F9EFE" w14:textId="77777777" w:rsidR="006D0DDB" w:rsidRDefault="006D0DDB" w:rsidP="006D0D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231B11" w14:textId="77777777" w:rsidR="006D0DDB" w:rsidRDefault="006D0DDB" w:rsidP="006D0D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Apr.1430</w:t>
      </w:r>
      <w:r>
        <w:rPr>
          <w:rFonts w:ascii="Times New Roman" w:hAnsi="Times New Roman" w:cs="Times New Roman"/>
          <w:sz w:val="24"/>
          <w:szCs w:val="24"/>
        </w:rPr>
        <w:tab/>
        <w:t>He had a bequest in the Will of John Bygrave of Newnham(q.v.).</w:t>
      </w:r>
    </w:p>
    <w:p w14:paraId="67D215C5" w14:textId="77777777" w:rsidR="006D0DDB" w:rsidRDefault="006D0DDB" w:rsidP="006D0D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p.234)</w:t>
      </w:r>
    </w:p>
    <w:p w14:paraId="019A1910" w14:textId="77777777" w:rsidR="006D0DDB" w:rsidRDefault="006D0DDB" w:rsidP="006D0D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C01CE8" w14:textId="77777777" w:rsidR="006D0DDB" w:rsidRDefault="006D0DDB" w:rsidP="006D0D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21BC8F" w14:textId="77777777" w:rsidR="006D0DDB" w:rsidRDefault="006D0DDB" w:rsidP="006D0D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p w14:paraId="64ABF49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7D9C4" w14:textId="77777777" w:rsidR="006D0DDB" w:rsidRDefault="006D0DDB" w:rsidP="009139A6">
      <w:r>
        <w:separator/>
      </w:r>
    </w:p>
  </w:endnote>
  <w:endnote w:type="continuationSeparator" w:id="0">
    <w:p w14:paraId="716041EA" w14:textId="77777777" w:rsidR="006D0DDB" w:rsidRDefault="006D0D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31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21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E1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21407" w14:textId="77777777" w:rsidR="006D0DDB" w:rsidRDefault="006D0DDB" w:rsidP="009139A6">
      <w:r>
        <w:separator/>
      </w:r>
    </w:p>
  </w:footnote>
  <w:footnote w:type="continuationSeparator" w:id="0">
    <w:p w14:paraId="3024EFC3" w14:textId="77777777" w:rsidR="006D0DDB" w:rsidRDefault="006D0D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047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27D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A26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DDB"/>
    <w:rsid w:val="000666E0"/>
    <w:rsid w:val="002510B7"/>
    <w:rsid w:val="005C130B"/>
    <w:rsid w:val="006D0DD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20036"/>
  <w15:chartTrackingRefBased/>
  <w15:docId w15:val="{A502EB7E-5B55-48A0-AF88-6F18B4E6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2022-01-14T19:13:00Z</dcterms:created>
  <dcterms:modified xsi:type="dcterms:W3CDTF">2022-01-14T19:14:00Z</dcterms:modified>
</cp:coreProperties>
</file>